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8D700" w14:textId="77777777" w:rsidR="002469B1" w:rsidRDefault="002469B1" w:rsidP="002469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WIK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3A6CE10F" w14:textId="77777777" w:rsidR="002469B1" w:rsidRDefault="002469B1" w:rsidP="002469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E02CFEA" w14:textId="77777777" w:rsidR="002469B1" w:rsidRDefault="002469B1" w:rsidP="002469B1">
      <w:pPr>
        <w:rPr>
          <w:rFonts w:ascii="Times New Roman" w:hAnsi="Times New Roman" w:cs="Times New Roman"/>
          <w:sz w:val="24"/>
          <w:szCs w:val="24"/>
        </w:rPr>
      </w:pPr>
    </w:p>
    <w:p w14:paraId="4CEF518C" w14:textId="77777777" w:rsidR="002469B1" w:rsidRDefault="002469B1" w:rsidP="002469B1">
      <w:pPr>
        <w:rPr>
          <w:rFonts w:ascii="Times New Roman" w:hAnsi="Times New Roman" w:cs="Times New Roman"/>
          <w:sz w:val="24"/>
          <w:szCs w:val="24"/>
        </w:rPr>
      </w:pPr>
    </w:p>
    <w:p w14:paraId="14184659" w14:textId="77777777" w:rsidR="002469B1" w:rsidRDefault="002469B1" w:rsidP="002469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24F79AF" w14:textId="77777777" w:rsidR="002469B1" w:rsidRDefault="002469B1" w:rsidP="002469B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p.246)</w:t>
      </w:r>
    </w:p>
    <w:p w14:paraId="3DFBEEA3" w14:textId="77777777" w:rsidR="002469B1" w:rsidRDefault="002469B1" w:rsidP="002469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4FEC8AD" w14:textId="77777777" w:rsidR="002469B1" w:rsidRDefault="002469B1" w:rsidP="002469B1">
      <w:pPr>
        <w:rPr>
          <w:rFonts w:ascii="Times New Roman" w:hAnsi="Times New Roman" w:cs="Times New Roman"/>
          <w:sz w:val="24"/>
          <w:szCs w:val="24"/>
        </w:rPr>
      </w:pPr>
    </w:p>
    <w:p w14:paraId="3D6536B7" w14:textId="77777777" w:rsidR="002469B1" w:rsidRDefault="002469B1" w:rsidP="002469B1">
      <w:pPr>
        <w:rPr>
          <w:rFonts w:ascii="Times New Roman" w:hAnsi="Times New Roman" w:cs="Times New Roman"/>
          <w:sz w:val="24"/>
          <w:szCs w:val="24"/>
        </w:rPr>
      </w:pPr>
    </w:p>
    <w:p w14:paraId="6EF0E837" w14:textId="77777777" w:rsidR="002469B1" w:rsidRDefault="002469B1" w:rsidP="002469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2021</w:t>
      </w:r>
    </w:p>
    <w:p w14:paraId="60D358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2F548" w14:textId="77777777" w:rsidR="002469B1" w:rsidRDefault="002469B1" w:rsidP="009139A6">
      <w:r>
        <w:separator/>
      </w:r>
    </w:p>
  </w:endnote>
  <w:endnote w:type="continuationSeparator" w:id="0">
    <w:p w14:paraId="7E9EA08E" w14:textId="77777777" w:rsidR="002469B1" w:rsidRDefault="002469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04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0F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2DF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9B89F" w14:textId="77777777" w:rsidR="002469B1" w:rsidRDefault="002469B1" w:rsidP="009139A6">
      <w:r>
        <w:separator/>
      </w:r>
    </w:p>
  </w:footnote>
  <w:footnote w:type="continuationSeparator" w:id="0">
    <w:p w14:paraId="46EF2B20" w14:textId="77777777" w:rsidR="002469B1" w:rsidRDefault="002469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6A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21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092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9B1"/>
    <w:rsid w:val="000666E0"/>
    <w:rsid w:val="002469B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D83B3"/>
  <w15:chartTrackingRefBased/>
  <w15:docId w15:val="{ABF5EF69-9300-497E-810C-1958748AF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9B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2022-01-24T12:32:00Z</dcterms:created>
  <dcterms:modified xsi:type="dcterms:W3CDTF">2022-01-24T12:32:00Z</dcterms:modified>
</cp:coreProperties>
</file>